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13C4B" w14:textId="77777777" w:rsidR="009C36E0" w:rsidRDefault="009C36E0" w:rsidP="00BB5C4F">
      <w:r>
        <w:separator/>
      </w:r>
    </w:p>
  </w:endnote>
  <w:endnote w:type="continuationSeparator" w:id="0">
    <w:p w14:paraId="151FA888" w14:textId="77777777" w:rsidR="009C36E0" w:rsidRDefault="009C36E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2718F" w14:textId="77777777" w:rsidR="009C36E0" w:rsidRDefault="009C36E0" w:rsidP="00BB5C4F">
      <w:r>
        <w:separator/>
      </w:r>
    </w:p>
  </w:footnote>
  <w:footnote w:type="continuationSeparator" w:id="0">
    <w:p w14:paraId="4A7BB30A" w14:textId="77777777" w:rsidR="009C36E0" w:rsidRDefault="009C36E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780FC" w14:textId="77777777" w:rsidR="00963D53" w:rsidRPr="00947566" w:rsidRDefault="00963D53" w:rsidP="00963D5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6D6C2207" w14:textId="77777777" w:rsidR="00963D53" w:rsidRPr="00947566" w:rsidRDefault="00963D53" w:rsidP="00963D5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4B5F8B70" w14:textId="6862689E" w:rsidR="006B67EC" w:rsidRPr="00D532AD" w:rsidRDefault="00963D53" w:rsidP="00963D53">
    <w:pPr>
      <w:pStyle w:val="Header"/>
      <w:jc w:val="center"/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63D53"/>
    <w:rsid w:val="00976774"/>
    <w:rsid w:val="009956F4"/>
    <w:rsid w:val="009C0E08"/>
    <w:rsid w:val="009C2B33"/>
    <w:rsid w:val="009C36E0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2023-11-09T15:20:00Z</dcterms:modified>
  <cp:contentStatus/>
</cp:coreProperties>
</file>